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E8D" w:rsidRPr="002C1EB2" w:rsidRDefault="00CE5E8D" w:rsidP="00F738A3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1EB2">
        <w:rPr>
          <w:rFonts w:ascii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CE5E8D" w:rsidRPr="002C1EB2" w:rsidRDefault="00CE5E8D" w:rsidP="00F738A3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1EB2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 БРЯНСКОЙ ОБЛАСТИ</w:t>
      </w:r>
    </w:p>
    <w:p w:rsidR="00CE5E8D" w:rsidRDefault="00CE5E8D" w:rsidP="002C1EB2">
      <w:pPr>
        <w:spacing w:after="0" w:line="240" w:lineRule="auto"/>
        <w:ind w:left="-284"/>
        <w:rPr>
          <w:b/>
          <w:bCs/>
        </w:rPr>
      </w:pPr>
    </w:p>
    <w:p w:rsidR="00CE5E8D" w:rsidRPr="002C1EB2" w:rsidRDefault="00CE5E8D" w:rsidP="002C1EB2">
      <w:pPr>
        <w:spacing w:line="240" w:lineRule="auto"/>
        <w:ind w:left="-284"/>
        <w:jc w:val="center"/>
        <w:rPr>
          <w:rFonts w:ascii="Arial" w:hAnsi="Arial" w:cs="Arial"/>
          <w:b/>
          <w:bCs/>
          <w:i/>
          <w:iCs/>
          <w:sz w:val="38"/>
          <w:szCs w:val="38"/>
        </w:rPr>
      </w:pPr>
      <w:r>
        <w:rPr>
          <w:rFonts w:ascii="Arial" w:hAnsi="Arial" w:cs="Arial"/>
          <w:b/>
          <w:bCs/>
          <w:i/>
          <w:iCs/>
          <w:sz w:val="38"/>
          <w:szCs w:val="38"/>
        </w:rPr>
        <w:t>ПОСТАНОВЛЕНИЕ</w:t>
      </w:r>
    </w:p>
    <w:p w:rsidR="00CE5E8D" w:rsidRDefault="00CE5E8D" w:rsidP="002C1EB2">
      <w:pPr>
        <w:spacing w:after="0" w:line="240" w:lineRule="auto"/>
        <w:ind w:left="-284"/>
      </w:pPr>
    </w:p>
    <w:p w:rsidR="00CE5E8D" w:rsidRPr="002C1EB2" w:rsidRDefault="00CE5E8D" w:rsidP="00AC22D2">
      <w:pPr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08.12.2021   № 352</w:t>
      </w:r>
    </w:p>
    <w:p w:rsidR="00CE5E8D" w:rsidRPr="002C1EB2" w:rsidRDefault="00CE5E8D" w:rsidP="00AC22D2">
      <w:pPr>
        <w:spacing w:after="0"/>
        <w:ind w:firstLine="680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CE5E8D" w:rsidRDefault="00CE5E8D" w:rsidP="00AC22D2">
      <w:pPr>
        <w:pStyle w:val="PlainText"/>
        <w:ind w:right="-286"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CE5E8D" w:rsidRPr="002C1EB2" w:rsidRDefault="00CE5E8D" w:rsidP="00AC22D2">
      <w:pPr>
        <w:pStyle w:val="PlainText"/>
        <w:ind w:right="-286" w:firstLine="68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C1EB2">
        <w:rPr>
          <w:rFonts w:ascii="Times New Roman" w:eastAsia="MS Mincho" w:hAnsi="Times New Roman" w:cs="Times New Roman"/>
          <w:sz w:val="28"/>
          <w:szCs w:val="28"/>
        </w:rPr>
        <w:t>Об организации первоначальной постановки</w:t>
      </w:r>
    </w:p>
    <w:p w:rsidR="00CE5E8D" w:rsidRDefault="00CE5E8D" w:rsidP="0089321B">
      <w:pPr>
        <w:pStyle w:val="PlainText"/>
        <w:ind w:right="-286" w:firstLine="680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граждан 2005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 года рождения на воинский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учет </w:t>
      </w:r>
    </w:p>
    <w:p w:rsidR="00CE5E8D" w:rsidRPr="002C1EB2" w:rsidRDefault="00CE5E8D" w:rsidP="0089321B">
      <w:pPr>
        <w:pStyle w:val="PlainText"/>
        <w:ind w:right="-286" w:firstLine="68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C1EB2">
        <w:rPr>
          <w:rFonts w:ascii="Times New Roman" w:eastAsia="MS Mincho" w:hAnsi="Times New Roman" w:cs="Times New Roman"/>
          <w:sz w:val="28"/>
          <w:szCs w:val="28"/>
        </w:rPr>
        <w:t>в Унечском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муниципальном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 районе Брянской области</w:t>
      </w:r>
    </w:p>
    <w:p w:rsidR="00CE5E8D" w:rsidRPr="002C1EB2" w:rsidRDefault="00CE5E8D" w:rsidP="00AC22D2">
      <w:pPr>
        <w:pStyle w:val="PlainText"/>
        <w:ind w:left="-284" w:right="-286"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CE5E8D" w:rsidRPr="002C1EB2" w:rsidRDefault="00CE5E8D" w:rsidP="002863A1">
      <w:pPr>
        <w:pStyle w:val="PlainText"/>
        <w:tabs>
          <w:tab w:val="left" w:pos="8080"/>
        </w:tabs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E7A0C">
        <w:rPr>
          <w:rFonts w:ascii="Times New Roman" w:eastAsia="MS Mincho" w:hAnsi="Times New Roman" w:cs="Times New Roman"/>
          <w:sz w:val="24"/>
          <w:szCs w:val="24"/>
        </w:rPr>
        <w:t xml:space="preserve">В соответствии  со статьей 9 </w:t>
      </w:r>
      <w:r w:rsidRPr="007E7A0C">
        <w:rPr>
          <w:rFonts w:ascii="Times New Roman" w:hAnsi="Times New Roman" w:cs="Times New Roman"/>
          <w:sz w:val="24"/>
          <w:szCs w:val="24"/>
        </w:rPr>
        <w:t>Федерального закона от 28.03.1998 №53-ФЗ</w:t>
      </w:r>
      <w:r w:rsidRPr="007E7A0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Pr="007E7A0C">
        <w:rPr>
          <w:rFonts w:ascii="Times New Roman" w:hAnsi="Times New Roman" w:cs="Times New Roman"/>
          <w:sz w:val="24"/>
          <w:szCs w:val="24"/>
        </w:rPr>
        <w:t>Постановления Правительства РФ от 04.07.2013 № 565 (в редакции Постановлений Правительства Российской Федерации от 01.06.2020 №803) «Об утверждении Положения о военно-врачебной  экспертизе»</w:t>
      </w:r>
      <w:r w:rsidRPr="007E7A0C">
        <w:rPr>
          <w:rFonts w:ascii="Times New Roman" w:eastAsia="MS Mincho" w:hAnsi="Times New Roman" w:cs="Times New Roman"/>
          <w:sz w:val="24"/>
          <w:szCs w:val="24"/>
        </w:rPr>
        <w:t>,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в целях своевременного и качественного проведения 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ачальной постановки граждан 2005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 учет на территории Унечского района</w:t>
      </w:r>
    </w:p>
    <w:p w:rsidR="00CE5E8D" w:rsidRPr="002C1EB2" w:rsidRDefault="00CE5E8D" w:rsidP="00AC22D2">
      <w:pPr>
        <w:pStyle w:val="PlainText"/>
        <w:ind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CE5E8D" w:rsidRPr="002C1EB2" w:rsidRDefault="00CE5E8D" w:rsidP="00AC22D2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E5E8D" w:rsidRPr="002C1EB2" w:rsidRDefault="00CE5E8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1.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2C1EB2">
        <w:rPr>
          <w:rFonts w:ascii="Times New Roman" w:eastAsia="MS Mincho" w:hAnsi="Times New Roman" w:cs="Times New Roman"/>
          <w:sz w:val="24"/>
          <w:szCs w:val="24"/>
        </w:rPr>
        <w:t>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ачальную постановку граждан 2005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 Унечском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районе провести с 1 января 2022 года по 31 марта 2022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в помещении призывного пункта военного комиссариата городов Унеча и Мглин, Унечского и Мглинского районов Брянской области.</w:t>
      </w:r>
    </w:p>
    <w:p w:rsidR="00CE5E8D" w:rsidRPr="002C1EB2" w:rsidRDefault="00CE5E8D" w:rsidP="0089321B">
      <w:pPr>
        <w:pStyle w:val="PlainText"/>
        <w:tabs>
          <w:tab w:val="left" w:pos="8080"/>
        </w:tabs>
        <w:ind w:firstLine="680"/>
        <w:jc w:val="both"/>
        <w:rPr>
          <w:rFonts w:ascii="Times New Roman" w:eastAsia="MS Mincho" w:hAnsi="Times New Roman"/>
          <w:color w:val="FF0000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2. Проведение 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ачальной постановки граждан 2005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 Унечском районе возложить на комиссию по первоначальной постановки граждан на воинский учет, утвержденной Указом  Губернатора  Брянской области.</w:t>
      </w:r>
    </w:p>
    <w:p w:rsidR="00CE5E8D" w:rsidRPr="002C1EB2" w:rsidRDefault="00CE5E8D" w:rsidP="00AC22D2">
      <w:pPr>
        <w:pStyle w:val="PlainText"/>
        <w:ind w:firstLine="680"/>
        <w:jc w:val="both"/>
        <w:rPr>
          <w:rFonts w:ascii="Times New Roman" w:eastAsia="MS Mincho" w:hAnsi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3. Руководство работой врачей-специалистов, привлекаемых к 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ачальной постановке граждан 2005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возложить на председателя военно-врачебной комиссии -  врача-дерматовенеролога </w:t>
      </w:r>
      <w:r>
        <w:rPr>
          <w:rFonts w:ascii="Times New Roman" w:eastAsia="MS Mincho" w:hAnsi="Times New Roman" w:cs="Times New Roman"/>
          <w:sz w:val="24"/>
          <w:szCs w:val="24"/>
        </w:rPr>
        <w:t>(</w:t>
      </w:r>
      <w:r w:rsidRPr="002C1EB2">
        <w:rPr>
          <w:rFonts w:ascii="Times New Roman" w:eastAsia="MS Mincho" w:hAnsi="Times New Roman" w:cs="Times New Roman"/>
          <w:sz w:val="24"/>
          <w:szCs w:val="24"/>
        </w:rPr>
        <w:t>Осадчую О.Н.</w:t>
      </w:r>
      <w:r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CE5E8D" w:rsidRPr="002C1EB2" w:rsidRDefault="00CE5E8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4. Рекомендовать глав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ному врачу ГБУЗ «Унечская ЦРБ»  </w:t>
      </w:r>
      <w:r w:rsidRPr="002C1EB2">
        <w:rPr>
          <w:rFonts w:ascii="Times New Roman" w:eastAsia="MS Mincho" w:hAnsi="Times New Roman" w:cs="Times New Roman"/>
          <w:sz w:val="24"/>
          <w:szCs w:val="24"/>
        </w:rPr>
        <w:t>(Кудиновой С.Н.) организовать:</w:t>
      </w:r>
    </w:p>
    <w:p w:rsidR="00CE5E8D" w:rsidRPr="002C1EB2" w:rsidRDefault="00CE5E8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- проведение обязательных диагностических исследований;</w:t>
      </w:r>
    </w:p>
    <w:p w:rsidR="00CE5E8D" w:rsidRPr="002C1EB2" w:rsidRDefault="00CE5E8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- выделение врачей-специалистов и среднего медицинского персонала с 10.00 до 18.00 в дни работы комиссии;</w:t>
      </w:r>
    </w:p>
    <w:p w:rsidR="00CE5E8D" w:rsidRPr="002C1EB2" w:rsidRDefault="00CE5E8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до 30 декабря 2021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оборудование призывного пункта медицинским инвентарем и имуществом в соответствии с Постановлением Правительства Российск</w:t>
      </w:r>
      <w:r>
        <w:rPr>
          <w:rFonts w:ascii="Times New Roman" w:eastAsia="MS Mincho" w:hAnsi="Times New Roman" w:cs="Times New Roman"/>
          <w:sz w:val="24"/>
          <w:szCs w:val="24"/>
        </w:rPr>
        <w:t>ой Федерации от 04.07.2013 № 565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«Об утверждении Положения о военно-врачебной экспертизе».</w:t>
      </w:r>
    </w:p>
    <w:p w:rsidR="00CE5E8D" w:rsidRPr="002C1EB2" w:rsidRDefault="00CE5E8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5. Рекомендовать главам сельских поселений, руководителям предприятий, учебных заведений и организаций всех форм собственности, направлять на призывной пункт военного комиссариата городов Унеча и Мглин, Унечского и Мглинского районов Брянской области всех юношей, подлежащих первоначальной постановке на воинский учет, в составе команд в сопровождении старшего.</w:t>
      </w:r>
    </w:p>
    <w:p w:rsidR="00CE5E8D" w:rsidRPr="002C1EB2" w:rsidRDefault="00CE5E8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6. Организовать взаимодействие с МО МВД России «Унечский» по уведомлению и вручению повесток гражданам, уклоняющимся от явки на комиссию по первоначальной постановке на воинский учет.</w:t>
      </w:r>
    </w:p>
    <w:p w:rsidR="00CE5E8D" w:rsidRPr="002C1EB2" w:rsidRDefault="00CE5E8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7</w:t>
      </w:r>
      <w:r w:rsidRPr="002C1EB2">
        <w:rPr>
          <w:rFonts w:ascii="Times New Roman" w:eastAsia="MS Mincho" w:hAnsi="Times New Roman" w:cs="Times New Roman"/>
          <w:sz w:val="24"/>
          <w:szCs w:val="24"/>
        </w:rPr>
        <w:t>. Контроль за выполнением настоящего постановления возложить на заместителя главы администрации района Сверделко В.В.</w:t>
      </w:r>
    </w:p>
    <w:p w:rsidR="00CE5E8D" w:rsidRDefault="00CE5E8D" w:rsidP="00AC22D2">
      <w:pPr>
        <w:pStyle w:val="PlainText"/>
        <w:ind w:firstLine="680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8</w:t>
      </w:r>
      <w:r w:rsidRPr="002C1EB2">
        <w:rPr>
          <w:rFonts w:ascii="Times New Roman" w:eastAsia="MS Mincho" w:hAnsi="Times New Roman" w:cs="Times New Roman"/>
          <w:sz w:val="24"/>
          <w:szCs w:val="24"/>
        </w:rPr>
        <w:t>. Данное постановление разместить на официальном сайте администрации Унечского района в сети Интернет.</w:t>
      </w:r>
    </w:p>
    <w:p w:rsidR="00CE5E8D" w:rsidRPr="002C1EB2" w:rsidRDefault="00CE5E8D" w:rsidP="00AC22D2">
      <w:pPr>
        <w:pStyle w:val="PlainText"/>
        <w:ind w:left="-284" w:right="-286"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CE5E8D" w:rsidRPr="00A652E9" w:rsidRDefault="00CE5E8D" w:rsidP="0089321B">
      <w:pPr>
        <w:tabs>
          <w:tab w:val="left" w:pos="8080"/>
        </w:tabs>
        <w:ind w:firstLine="680"/>
        <w:rPr>
          <w:rFonts w:ascii="Times New Roman" w:hAnsi="Times New Roman" w:cs="Times New Roman"/>
          <w:sz w:val="24"/>
          <w:szCs w:val="24"/>
        </w:rPr>
      </w:pPr>
      <w:r w:rsidRPr="00A652E9">
        <w:rPr>
          <w:rFonts w:ascii="Times New Roman" w:hAnsi="Times New Roman" w:cs="Times New Roman"/>
          <w:sz w:val="24"/>
          <w:szCs w:val="24"/>
        </w:rPr>
        <w:t xml:space="preserve">Глава администрации района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62675">
        <w:rPr>
          <w:rFonts w:ascii="Times New Roman" w:hAnsi="Times New Roman" w:cs="Times New Roman"/>
          <w:sz w:val="24"/>
          <w:szCs w:val="24"/>
        </w:rPr>
        <w:t>А.М. Кусков</w:t>
      </w:r>
    </w:p>
    <w:sectPr w:rsidR="00CE5E8D" w:rsidRPr="00A652E9" w:rsidSect="00F738A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EB2"/>
    <w:rsid w:val="000670CD"/>
    <w:rsid w:val="001539A7"/>
    <w:rsid w:val="00165BEF"/>
    <w:rsid w:val="001E7BAC"/>
    <w:rsid w:val="00262675"/>
    <w:rsid w:val="002863A1"/>
    <w:rsid w:val="002C1EB2"/>
    <w:rsid w:val="00320502"/>
    <w:rsid w:val="00384E5C"/>
    <w:rsid w:val="003B257C"/>
    <w:rsid w:val="00401D0F"/>
    <w:rsid w:val="00574774"/>
    <w:rsid w:val="006D667D"/>
    <w:rsid w:val="007E7A0C"/>
    <w:rsid w:val="00867EF6"/>
    <w:rsid w:val="0089321B"/>
    <w:rsid w:val="008A35BC"/>
    <w:rsid w:val="008C0E4C"/>
    <w:rsid w:val="00A652E9"/>
    <w:rsid w:val="00AC22D2"/>
    <w:rsid w:val="00AD440C"/>
    <w:rsid w:val="00CE5E8D"/>
    <w:rsid w:val="00E67FBF"/>
    <w:rsid w:val="00EF1524"/>
    <w:rsid w:val="00F32EF8"/>
    <w:rsid w:val="00F73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40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2C1EB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C1EB2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1</Pages>
  <Words>415</Words>
  <Characters>2371</Characters>
  <Application>Microsoft Office Outlook</Application>
  <DocSecurity>0</DocSecurity>
  <Lines>0</Lines>
  <Paragraphs>0</Paragraphs>
  <ScaleCrop>false</ScaleCrop>
  <Company>ВКР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</dc:creator>
  <cp:keywords/>
  <dc:description/>
  <cp:lastModifiedBy>Лосева Е.Ю.</cp:lastModifiedBy>
  <cp:revision>12</cp:revision>
  <cp:lastPrinted>2021-11-30T09:00:00Z</cp:lastPrinted>
  <dcterms:created xsi:type="dcterms:W3CDTF">2019-11-30T01:27:00Z</dcterms:created>
  <dcterms:modified xsi:type="dcterms:W3CDTF">2021-12-15T06:35:00Z</dcterms:modified>
</cp:coreProperties>
</file>